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F662811" w14:textId="1A5069C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3B2DAB">
        <w:rPr>
          <w:b/>
          <w:sz w:val="24"/>
        </w:rPr>
        <w:t>6</w:t>
      </w:r>
      <w:r>
        <w:rPr>
          <w:b/>
          <w:sz w:val="24"/>
        </w:rPr>
        <w:tab/>
        <w:t>RP-22</w:t>
      </w:r>
      <w:r w:rsidR="00537893">
        <w:rPr>
          <w:b/>
          <w:sz w:val="24"/>
        </w:rPr>
        <w:t>1705</w:t>
      </w:r>
    </w:p>
    <w:p w14:paraId="5D1BCE05" w14:textId="4A1B8F16" w:rsidR="004A6218" w:rsidRDefault="00537893" w:rsidP="005378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Budapest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Hungary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Jun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9th Jun 2022</w:t>
      </w:r>
      <w:r>
        <w:rPr>
          <w:b/>
          <w:noProof/>
          <w:sz w:val="24"/>
        </w:rPr>
        <w:fldChar w:fldCharType="end"/>
      </w:r>
      <w:r w:rsidR="004A6218">
        <w:rPr>
          <w:b/>
          <w:sz w:val="24"/>
        </w:rPr>
        <w:tab/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8063BEE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New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492BBBB7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802E2" w:rsidRPr="00B13013">
        <w:rPr>
          <w:rFonts w:ascii="Arial" w:eastAsia="Batang" w:hAnsi="Arial"/>
          <w:b/>
          <w:sz w:val="20"/>
          <w:szCs w:val="20"/>
          <w:lang w:eastAsia="zh-CN"/>
        </w:rPr>
        <w:t>Endorsement</w:t>
      </w:r>
    </w:p>
    <w:p w14:paraId="016804C3" w14:textId="208DFB4C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537893" w:rsidRPr="00B13013">
        <w:rPr>
          <w:rFonts w:ascii="Arial" w:eastAsia="Batang" w:hAnsi="Arial"/>
          <w:b/>
          <w:sz w:val="20"/>
          <w:szCs w:val="20"/>
          <w:lang w:eastAsia="zh-CN"/>
        </w:rPr>
        <w:t>13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>.1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  <w:proofErr w:type="spellEnd"/>
    </w:p>
    <w:p w14:paraId="6123A494" w14:textId="77777777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  <w:shd w:val="clear" w:color="auto" w:fill="auto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  <w:shd w:val="clear" w:color="auto" w:fill="auto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  <w:shd w:val="clear" w:color="auto" w:fill="auto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  <w:shd w:val="clear" w:color="auto" w:fill="auto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Pr="00466460" w:rsidRDefault="005516BA" w:rsidP="003A63A2">
      <w:pPr>
        <w:jc w:val="both"/>
        <w:rPr>
          <w:sz w:val="20"/>
          <w:szCs w:val="20"/>
          <w:lang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 xml:space="preserve">requirements for multiple </w:t>
      </w:r>
      <w:proofErr w:type="spellStart"/>
      <w:r w:rsidRPr="00A835B7">
        <w:rPr>
          <w:kern w:val="24"/>
          <w:sz w:val="20"/>
          <w:szCs w:val="20"/>
        </w:rPr>
        <w:t>SCell</w:t>
      </w:r>
      <w:proofErr w:type="spellEnd"/>
      <w:r w:rsidRPr="00A835B7">
        <w:rPr>
          <w:kern w:val="24"/>
          <w:sz w:val="20"/>
          <w:szCs w:val="20"/>
        </w:rPr>
        <w:t xml:space="preserve">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lastRenderedPageBreak/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4A6218" w14:paraId="1C45217A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C7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E8A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Definition of common test environment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C36" w14:textId="77777777" w:rsidR="004A6218" w:rsidRPr="000074AB" w:rsidRDefault="004A6218">
            <w:pPr>
              <w:rPr>
                <w:i/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B80B09" w:rsidRPr="000074AB">
              <w:rPr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0074AB">
              <w:rPr>
                <w:sz w:val="20"/>
                <w:szCs w:val="20"/>
              </w:rPr>
              <w:t>Dec</w:t>
            </w:r>
            <w:r w:rsidRPr="000074AB">
              <w:rPr>
                <w:sz w:val="20"/>
                <w:szCs w:val="20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2A3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A6218" w14:paraId="00ED3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9E2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4B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common implementation conformance statement (ICS)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01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B80B09" w:rsidRPr="000074AB">
              <w:rPr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0074AB">
              <w:rPr>
                <w:sz w:val="20"/>
                <w:szCs w:val="20"/>
              </w:rPr>
              <w:t>Dec</w:t>
            </w:r>
            <w:r w:rsidRPr="000074AB">
              <w:rPr>
                <w:sz w:val="20"/>
                <w:szCs w:val="20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4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1CBA21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CE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092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points for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09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580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4A2BC89B" w14:textId="77777777" w:rsidR="004A6218" w:rsidRDefault="004A6218">
      <w:pPr>
        <w:pStyle w:val="Heading2"/>
        <w:spacing w:before="0"/>
      </w:pPr>
      <w:r>
        <w:t>6</w:t>
      </w:r>
      <w:r>
        <w:tab/>
        <w:t>Work item Rapporteur(s)</w:t>
      </w:r>
    </w:p>
    <w:p w14:paraId="0CBBD09B" w14:textId="77777777" w:rsidR="004A6218" w:rsidRPr="00466460" w:rsidRDefault="00B80B09">
      <w:pPr>
        <w:rPr>
          <w:sz w:val="20"/>
          <w:szCs w:val="20"/>
        </w:rPr>
      </w:pPr>
      <w:r w:rsidRPr="00466460">
        <w:rPr>
          <w:sz w:val="20"/>
          <w:szCs w:val="20"/>
        </w:rPr>
        <w:t>Ashwin Mohan (Apple)</w:t>
      </w:r>
    </w:p>
    <w:p w14:paraId="1C3E8C2C" w14:textId="77777777" w:rsidR="00B80B09" w:rsidRPr="00466460" w:rsidRDefault="00B13013">
      <w:pPr>
        <w:rPr>
          <w:sz w:val="20"/>
          <w:szCs w:val="20"/>
        </w:rPr>
      </w:pPr>
      <w:hyperlink r:id="rId8" w:history="1">
        <w:r w:rsidR="00B80B09" w:rsidRPr="00466460">
          <w:rPr>
            <w:rStyle w:val="Hyperlink"/>
            <w:sz w:val="20"/>
            <w:szCs w:val="20"/>
          </w:rPr>
          <w:t>ashwin_mohan@apple.com</w:t>
        </w:r>
      </w:hyperlink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  <w:proofErr w:type="spellEnd"/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6C293C47" w14:textId="77777777" w:rsidR="004A6218" w:rsidRDefault="004A6218"/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51AC1"/>
    <w:rsid w:val="00160047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win_mohan@app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</TotalTime>
  <Pages>4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5674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AM</cp:lastModifiedBy>
  <cp:revision>6</cp:revision>
  <cp:lastPrinted>2000-03-06T18:31:00Z</cp:lastPrinted>
  <dcterms:created xsi:type="dcterms:W3CDTF">2022-05-19T13:09:00Z</dcterms:created>
  <dcterms:modified xsi:type="dcterms:W3CDTF">2022-05-30T00:28:00Z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